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AF90E" w14:textId="6D9C69B5" w:rsidR="00B0758C" w:rsidRDefault="0079559A" w:rsidP="00945359">
      <w:pPr>
        <w:pStyle w:val="NoSpacing"/>
        <w:rPr>
          <w:rFonts w:ascii="Trebuchet MS" w:hAnsi="Trebuchet MS"/>
          <w:b/>
          <w:color w:val="000000" w:themeColor="text1"/>
        </w:rPr>
      </w:pPr>
      <w:bookmarkStart w:id="0" w:name="_GoBack"/>
      <w:bookmarkEnd w:id="0"/>
      <w:r>
        <w:rPr>
          <w:rFonts w:ascii="Trebuchet MS" w:hAnsi="Trebuchet MS"/>
          <w:b/>
          <w:color w:val="000000" w:themeColor="text1"/>
        </w:rPr>
        <w:t>Ceilidh Clan</w:t>
      </w:r>
    </w:p>
    <w:p w14:paraId="16DBF67A" w14:textId="77777777" w:rsidR="0079559A" w:rsidRPr="00DE0670" w:rsidRDefault="0079559A" w:rsidP="00945359">
      <w:pPr>
        <w:pStyle w:val="NoSpacing"/>
        <w:rPr>
          <w:rFonts w:ascii="Trebuchet MS" w:hAnsi="Trebuchet MS"/>
          <w:b/>
          <w:color w:val="000000" w:themeColor="text1"/>
        </w:rPr>
      </w:pPr>
    </w:p>
    <w:p w14:paraId="78C91F48" w14:textId="5CD42088" w:rsidR="00B0758C" w:rsidRDefault="0079559A" w:rsidP="00945359">
      <w:pPr>
        <w:pStyle w:val="NoSpacing"/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color w:val="000000" w:themeColor="text1"/>
        </w:rPr>
        <w:t>Points to high</w:t>
      </w:r>
      <w:r w:rsidR="0051160B">
        <w:rPr>
          <w:rFonts w:ascii="Trebuchet MS" w:hAnsi="Trebuchet MS"/>
          <w:color w:val="000000" w:themeColor="text1"/>
        </w:rPr>
        <w:t>light at the next staff meeting.</w:t>
      </w:r>
    </w:p>
    <w:p w14:paraId="1E6EDE91" w14:textId="77777777" w:rsidR="0079559A" w:rsidRPr="00DE0670" w:rsidRDefault="0079559A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DE0670" w:rsidRPr="00DE0670" w14:paraId="5ECEF895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07DE77EE" w14:textId="0D590B39" w:rsidR="007636C1" w:rsidRPr="00DE0670" w:rsidRDefault="0079559A" w:rsidP="0079559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7CAB9DBB" w14:textId="3D6D1D4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E0670" w:rsidRPr="00DE0670" w14:paraId="6871B320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6C1FC20" w14:textId="063603AE" w:rsidR="007636C1" w:rsidRPr="00DE0670" w:rsidRDefault="0079559A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6AF231E9" w14:textId="4FF47BB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E0670" w:rsidRPr="00DE0670" w14:paraId="6B655D9A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21EBD1F2" w14:textId="38CD28C3" w:rsidR="009348F3" w:rsidRPr="00DE0670" w:rsidRDefault="0079559A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6EE1E6EF" w14:textId="77777777" w:rsidR="009348F3" w:rsidRPr="00DE0670" w:rsidRDefault="009348F3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10A1DF4B" w14:textId="627B8705" w:rsidR="00B0758C" w:rsidRPr="00DE0670" w:rsidRDefault="00B0758C" w:rsidP="00945359">
      <w:pPr>
        <w:pStyle w:val="NoSpacing"/>
        <w:rPr>
          <w:rFonts w:ascii="Trebuchet MS" w:hAnsi="Trebuchet MS"/>
          <w:color w:val="000000" w:themeColor="text1"/>
        </w:rPr>
      </w:pPr>
    </w:p>
    <w:p w14:paraId="6C23ADFF" w14:textId="2FD709B2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0D4B3A" w:rsidRPr="00DE0670" w14:paraId="754C1DF1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269BEB6" w14:textId="1CAABC5B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3DC6237C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1B629B0B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3E0464E9" w14:textId="3294ADCF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49A00813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67C9F21F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30E2BC2E" w14:textId="08FD9B49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0559F99F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79BC774" w14:textId="69D7E401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p w14:paraId="426793FE" w14:textId="495A734A" w:rsidR="00B634E4" w:rsidRDefault="00B634E4" w:rsidP="00945359">
      <w:pPr>
        <w:pStyle w:val="NoSpacing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0D4B3A" w:rsidRPr="00DE0670" w14:paraId="091FFD1D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2F37856B" w14:textId="6413179C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000634B0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6E19687F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7B990CE2" w14:textId="2E1F5A45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399040F9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3539E9F6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FCABA62" w14:textId="625377EA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7F5D3151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2E05CA88" w14:textId="77777777" w:rsidR="000D4B3A" w:rsidRDefault="000D4B3A" w:rsidP="00945359">
      <w:pPr>
        <w:pStyle w:val="NoSpacing"/>
        <w:rPr>
          <w:rFonts w:ascii="Trebuchet MS" w:hAnsi="Trebuchet MS"/>
        </w:rPr>
      </w:pPr>
    </w:p>
    <w:p w14:paraId="20D60613" w14:textId="77777777" w:rsidR="00F9058D" w:rsidRDefault="00F9058D" w:rsidP="00945359">
      <w:pPr>
        <w:pStyle w:val="NoSpacing"/>
        <w:rPr>
          <w:rFonts w:ascii="Trebuchet MS" w:hAnsi="Trebuchet MS"/>
        </w:rPr>
      </w:pPr>
    </w:p>
    <w:p w14:paraId="71C2E11E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50B2F366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0CDBA464" w14:textId="77777777" w:rsidR="0030329A" w:rsidRPr="0030329A" w:rsidRDefault="0030329A" w:rsidP="00945359">
      <w:pPr>
        <w:pStyle w:val="NoSpacing"/>
        <w:rPr>
          <w:rFonts w:ascii="Trebuchet MS" w:hAnsi="Trebuchet MS"/>
        </w:rPr>
      </w:pPr>
    </w:p>
    <w:sectPr w:rsidR="0030329A" w:rsidRPr="003032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38BC06" w16cid:durableId="1D2C65B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B83B1" w14:textId="77777777" w:rsidR="002A524B" w:rsidRDefault="002A524B" w:rsidP="00C560BF">
      <w:pPr>
        <w:spacing w:after="0" w:line="240" w:lineRule="auto"/>
      </w:pPr>
      <w:r>
        <w:separator/>
      </w:r>
    </w:p>
  </w:endnote>
  <w:endnote w:type="continuationSeparator" w:id="0">
    <w:p w14:paraId="7A2ADB0F" w14:textId="77777777" w:rsidR="002A524B" w:rsidRDefault="002A524B" w:rsidP="00C5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9C40" w14:textId="77777777" w:rsidR="006C062D" w:rsidRDefault="006C0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24765" w14:textId="77777777" w:rsidR="006C062D" w:rsidRDefault="006C0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BB4F2" w14:textId="77777777" w:rsidR="006C062D" w:rsidRDefault="006C0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6595D" w14:textId="77777777" w:rsidR="002A524B" w:rsidRDefault="002A524B" w:rsidP="00C560BF">
      <w:pPr>
        <w:spacing w:after="0" w:line="240" w:lineRule="auto"/>
      </w:pPr>
      <w:r>
        <w:separator/>
      </w:r>
    </w:p>
  </w:footnote>
  <w:footnote w:type="continuationSeparator" w:id="0">
    <w:p w14:paraId="39453CA9" w14:textId="77777777" w:rsidR="002A524B" w:rsidRDefault="002A524B" w:rsidP="00C56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68A79" w14:textId="77777777" w:rsidR="006C062D" w:rsidRDefault="006C0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A385E" w14:textId="77777777" w:rsidR="006C062D" w:rsidRDefault="006C06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8F00F" w14:textId="77777777" w:rsidR="006C062D" w:rsidRDefault="006C0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E2AAC"/>
    <w:multiLevelType w:val="hybridMultilevel"/>
    <w:tmpl w:val="A65A7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651A0"/>
    <w:multiLevelType w:val="hybridMultilevel"/>
    <w:tmpl w:val="609244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77BC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61FEF"/>
    <w:multiLevelType w:val="hybridMultilevel"/>
    <w:tmpl w:val="57CEF8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91D7E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72AEE"/>
    <w:multiLevelType w:val="hybridMultilevel"/>
    <w:tmpl w:val="7DA46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359"/>
    <w:rsid w:val="000D4B3A"/>
    <w:rsid w:val="001C1509"/>
    <w:rsid w:val="00224AE4"/>
    <w:rsid w:val="00262F70"/>
    <w:rsid w:val="00293452"/>
    <w:rsid w:val="002A524B"/>
    <w:rsid w:val="0030329A"/>
    <w:rsid w:val="00372646"/>
    <w:rsid w:val="00381005"/>
    <w:rsid w:val="00420E36"/>
    <w:rsid w:val="00455309"/>
    <w:rsid w:val="00460EEA"/>
    <w:rsid w:val="0051160B"/>
    <w:rsid w:val="00515183"/>
    <w:rsid w:val="006C062D"/>
    <w:rsid w:val="007636C1"/>
    <w:rsid w:val="0079559A"/>
    <w:rsid w:val="007B7965"/>
    <w:rsid w:val="007D21C5"/>
    <w:rsid w:val="00830835"/>
    <w:rsid w:val="009348F3"/>
    <w:rsid w:val="00945359"/>
    <w:rsid w:val="00B0758C"/>
    <w:rsid w:val="00B634E4"/>
    <w:rsid w:val="00B6505F"/>
    <w:rsid w:val="00B702AD"/>
    <w:rsid w:val="00BC0986"/>
    <w:rsid w:val="00C560BF"/>
    <w:rsid w:val="00CE782D"/>
    <w:rsid w:val="00D40A4E"/>
    <w:rsid w:val="00DB139C"/>
    <w:rsid w:val="00DD6677"/>
    <w:rsid w:val="00DE0670"/>
    <w:rsid w:val="00E27FBB"/>
    <w:rsid w:val="00EA782E"/>
    <w:rsid w:val="00F03B93"/>
    <w:rsid w:val="00F9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6100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35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5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0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0BF"/>
  </w:style>
  <w:style w:type="paragraph" w:styleId="Footer">
    <w:name w:val="footer"/>
    <w:basedOn w:val="Normal"/>
    <w:link w:val="Foot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2204FD-35DE-45C7-847E-84BB9F939257}"/>
</file>

<file path=customXml/itemProps2.xml><?xml version="1.0" encoding="utf-8"?>
<ds:datastoreItem xmlns:ds="http://schemas.openxmlformats.org/officeDocument/2006/customXml" ds:itemID="{DA857958-4BF9-45D1-911D-921A9339EB7A}"/>
</file>

<file path=customXml/itemProps3.xml><?xml version="1.0" encoding="utf-8"?>
<ds:datastoreItem xmlns:ds="http://schemas.openxmlformats.org/officeDocument/2006/customXml" ds:itemID="{A6A2F00B-7B81-4B8B-89C8-5327E067A3A4}"/>
</file>

<file path=docProps/app.xml><?xml version="1.0" encoding="utf-8"?>
<Properties xmlns="http://schemas.openxmlformats.org/officeDocument/2006/extended-properties" xmlns:vt="http://schemas.openxmlformats.org/officeDocument/2006/docPropsVTypes">
  <Template>2444A183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2017-04-01T10:00:00Z</dcterms:created>
  <dcterms:modified xsi:type="dcterms:W3CDTF">2019-04-25T10:53:00Z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